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134C97E1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</w:t>
      </w:r>
      <w:r w:rsidR="008F5356">
        <w:rPr>
          <w:b/>
          <w:noProof/>
          <w:sz w:val="24"/>
        </w:rPr>
        <w:t>227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57D9521B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5538DD">
        <w:rPr>
          <w:rFonts w:eastAsia="Batang" w:cs="Arial"/>
          <w:sz w:val="18"/>
          <w:szCs w:val="18"/>
          <w:lang w:eastAsia="zh-CN"/>
        </w:rPr>
        <w:t>5618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778F0CBE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06B3A" w14:textId="77777777" w:rsidR="004262DD" w:rsidRDefault="004262DD">
      <w:r>
        <w:separator/>
      </w:r>
    </w:p>
  </w:endnote>
  <w:endnote w:type="continuationSeparator" w:id="0">
    <w:p w14:paraId="1DDD03A1" w14:textId="77777777" w:rsidR="004262DD" w:rsidRDefault="0042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0D789" w14:textId="77777777" w:rsidR="004262DD" w:rsidRDefault="004262DD">
      <w:r>
        <w:separator/>
      </w:r>
    </w:p>
  </w:footnote>
  <w:footnote w:type="continuationSeparator" w:id="0">
    <w:p w14:paraId="6E265B80" w14:textId="77777777" w:rsidR="004262DD" w:rsidRDefault="00426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7507D-79CA-4843-BB17-18B0439E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849</Words>
  <Characters>6878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2021-10-14T11:55:00Z</dcterms:created>
  <dcterms:modified xsi:type="dcterms:W3CDTF">2021-10-14T11:55:00Z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